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C1" w:rsidRPr="00E87327" w:rsidRDefault="005A3DC1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8616"/>
      </w:tblGrid>
      <w:tr w:rsidR="005A3DC1" w:rsidRPr="00770393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C1" w:rsidRPr="00F558DB" w:rsidRDefault="005A3DC1" w:rsidP="00FB31C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5A3DC1" w:rsidRPr="00770393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C1" w:rsidRPr="00F558DB" w:rsidRDefault="005A3DC1" w:rsidP="00FB31C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5A3DC1" w:rsidRPr="00770393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C1" w:rsidRPr="00F558DB" w:rsidRDefault="005A3DC1" w:rsidP="00FB31C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5A3DC1" w:rsidRPr="00770393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C1" w:rsidRPr="00F558DB" w:rsidRDefault="005A3DC1" w:rsidP="00FB31C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5A3DC1" w:rsidRPr="00770393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C1" w:rsidRPr="00F558DB" w:rsidRDefault="005A3DC1" w:rsidP="00FB31C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5A3DC1" w:rsidRPr="00F558DB" w:rsidRDefault="005A3DC1" w:rsidP="00F558DB">
      <w:pPr>
        <w:ind w:firstLine="567"/>
        <w:rPr>
          <w:sz w:val="24"/>
          <w:szCs w:val="24"/>
        </w:rPr>
      </w:pPr>
    </w:p>
    <w:p w:rsidR="005A3DC1" w:rsidRPr="00F558DB" w:rsidRDefault="005A3DC1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5A3DC1" w:rsidRPr="00F558DB" w:rsidRDefault="005A3DC1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5A3DC1" w:rsidRPr="00F558DB" w:rsidRDefault="005A3DC1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5A3DC1" w:rsidRDefault="005A3DC1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5A3DC1" w:rsidRDefault="005A3DC1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5A3DC1" w:rsidRDefault="005A3DC1" w:rsidP="00F558DB">
      <w:pPr>
        <w:ind w:firstLine="567"/>
        <w:rPr>
          <w:sz w:val="24"/>
          <w:szCs w:val="24"/>
        </w:rPr>
      </w:pPr>
    </w:p>
    <w:p w:rsidR="005A3DC1" w:rsidRPr="00E55070" w:rsidRDefault="005A3DC1" w:rsidP="00E55070">
      <w:pPr>
        <w:rPr>
          <w:b/>
          <w:sz w:val="24"/>
          <w:szCs w:val="24"/>
        </w:rPr>
      </w:pPr>
      <w:r>
        <w:rPr>
          <w:b/>
          <w:sz w:val="24"/>
          <w:szCs w:val="24"/>
        </w:rPr>
        <w:t>DEĞERLERİNE SAHİP ÇIKAN, ÖZ GÜVENİ YÜKSEK, MUTLU, BİLİMSEL GELİŞİME AÇIK, ARAŞTIRAN, KÜRESEL REKABET GÜCÜNE SAHİP, GELECEĞİ İNŞA EDEN BİREYLER YETİŞTİREN EĞİTİM SİSTEMİ</w:t>
      </w:r>
    </w:p>
    <w:p w:rsidR="005A3DC1" w:rsidRPr="00F558DB" w:rsidRDefault="005A3DC1" w:rsidP="00F558DB">
      <w:pPr>
        <w:ind w:firstLine="567"/>
        <w:rPr>
          <w:sz w:val="24"/>
          <w:szCs w:val="24"/>
        </w:rPr>
      </w:pPr>
    </w:p>
    <w:sectPr w:rsidR="005A3DC1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8DB"/>
    <w:rsid w:val="00186AC0"/>
    <w:rsid w:val="004672B7"/>
    <w:rsid w:val="0054219D"/>
    <w:rsid w:val="005A3DC1"/>
    <w:rsid w:val="0062309C"/>
    <w:rsid w:val="0070792F"/>
    <w:rsid w:val="00770393"/>
    <w:rsid w:val="00D503DE"/>
    <w:rsid w:val="00E55070"/>
    <w:rsid w:val="00E87327"/>
    <w:rsid w:val="00F558DB"/>
    <w:rsid w:val="00FB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6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6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16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16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119</Words>
  <Characters>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Fidan</cp:lastModifiedBy>
  <cp:revision>6</cp:revision>
  <dcterms:created xsi:type="dcterms:W3CDTF">2013-05-27T22:31:00Z</dcterms:created>
  <dcterms:modified xsi:type="dcterms:W3CDTF">2013-11-06T14:40:00Z</dcterms:modified>
</cp:coreProperties>
</file>